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6B273FC5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6623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A24DD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6B273FC5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66238">
                                <w:rPr>
                                  <w:rStyle w:val="Style2"/>
                                </w:rPr>
                                <w:t>1</w:t>
                              </w:r>
                              <w:r w:rsidR="00A24DD1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17052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17052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1705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DF8B" w14:textId="77777777" w:rsidR="0017052A" w:rsidRDefault="0017052A" w:rsidP="001007E7">
      <w:pPr>
        <w:spacing w:after="0" w:line="240" w:lineRule="auto"/>
      </w:pPr>
      <w:r>
        <w:separator/>
      </w:r>
    </w:p>
  </w:endnote>
  <w:endnote w:type="continuationSeparator" w:id="0">
    <w:p w14:paraId="3634CE04" w14:textId="77777777" w:rsidR="0017052A" w:rsidRDefault="0017052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0E9B" w14:textId="77777777" w:rsidR="0017052A" w:rsidRDefault="0017052A" w:rsidP="001007E7">
      <w:pPr>
        <w:spacing w:after="0" w:line="240" w:lineRule="auto"/>
      </w:pPr>
      <w:r>
        <w:separator/>
      </w:r>
    </w:p>
  </w:footnote>
  <w:footnote w:type="continuationSeparator" w:id="0">
    <w:p w14:paraId="4A2EEEEB" w14:textId="77777777" w:rsidR="0017052A" w:rsidRDefault="0017052A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24DD1"/>
    <w:rsid w:val="00A46059"/>
    <w:rsid w:val="00A640BD"/>
    <w:rsid w:val="00AB0544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113</Words>
  <Characters>671</Characters>
  <Application>Microsoft Office Word</Application>
  <DocSecurity>0</DocSecurity>
  <Lines>44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6</cp:revision>
  <cp:lastPrinted>2011-03-04T18:27:00Z</cp:lastPrinted>
  <dcterms:created xsi:type="dcterms:W3CDTF">2026-02-12T14:42:00Z</dcterms:created>
  <dcterms:modified xsi:type="dcterms:W3CDTF">2026-04-28T12:52:00Z</dcterms:modified>
</cp:coreProperties>
</file>